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7863" w:type="dxa"/>
        <w:jc w:val="center"/>
        <w:tblInd w:w="93" w:type="dxa"/>
        <w:tblLook w:val="0000"/>
      </w:tblPr>
      <w:tblGrid>
        <w:gridCol w:w="1660"/>
        <w:gridCol w:w="696"/>
        <w:gridCol w:w="816"/>
        <w:gridCol w:w="2400"/>
        <w:gridCol w:w="1180"/>
        <w:gridCol w:w="1111"/>
      </w:tblGrid>
      <w:tr w:rsidR="00EC28F4" w:rsidRPr="006F7B2F" w:rsidTr="00EA13A3">
        <w:trPr>
          <w:trHeight w:val="420"/>
          <w:jc w:val="center"/>
        </w:trPr>
        <w:tc>
          <w:tcPr>
            <w:tcW w:w="16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28F4" w:rsidRPr="006F7B2F" w:rsidRDefault="00EC28F4" w:rsidP="006F7B2F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F7B2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Фамилия 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28F4" w:rsidRPr="006F7B2F" w:rsidRDefault="00EC28F4" w:rsidP="006F7B2F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F7B2F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Имя</w:t>
            </w:r>
          </w:p>
        </w:tc>
        <w:tc>
          <w:tcPr>
            <w:tcW w:w="8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28F4" w:rsidRPr="006F7B2F" w:rsidRDefault="00EC28F4" w:rsidP="006F7B2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7B2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Класс</w:t>
            </w:r>
          </w:p>
        </w:tc>
        <w:tc>
          <w:tcPr>
            <w:tcW w:w="2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C28F4" w:rsidRPr="006F7B2F" w:rsidRDefault="00EC28F4" w:rsidP="006F7B2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6F7B2F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Город</w:t>
            </w:r>
          </w:p>
        </w:tc>
        <w:tc>
          <w:tcPr>
            <w:tcW w:w="11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28F4" w:rsidRPr="006F7B2F" w:rsidRDefault="00EC28F4" w:rsidP="006F7B2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6F7B2F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1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28F4" w:rsidRPr="006F7B2F" w:rsidRDefault="00EC28F4" w:rsidP="006F7B2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6F7B2F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Рейтинг</w:t>
            </w:r>
          </w:p>
        </w:tc>
      </w:tr>
      <w:tr w:rsidR="00EC28F4" w:rsidRPr="006F7B2F" w:rsidTr="00EA13A3">
        <w:trPr>
          <w:trHeight w:val="420"/>
          <w:jc w:val="center"/>
        </w:trPr>
        <w:tc>
          <w:tcPr>
            <w:tcW w:w="1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28F4" w:rsidRPr="006F7B2F" w:rsidRDefault="00EC28F4" w:rsidP="006F7B2F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28F4" w:rsidRPr="006F7B2F" w:rsidRDefault="00EC28F4" w:rsidP="006F7B2F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28F4" w:rsidRPr="006F7B2F" w:rsidRDefault="00EC28F4" w:rsidP="006F7B2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C28F4" w:rsidRPr="006F7B2F" w:rsidRDefault="00EC28F4" w:rsidP="006F7B2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6F7B2F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(район)</w:t>
            </w:r>
          </w:p>
        </w:tc>
        <w:tc>
          <w:tcPr>
            <w:tcW w:w="11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28F4" w:rsidRPr="006F7B2F" w:rsidRDefault="00EC28F4" w:rsidP="006F7B2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28F4" w:rsidRPr="006F7B2F" w:rsidRDefault="00EC28F4" w:rsidP="006F7B2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EC28F4" w:rsidRPr="006F7B2F" w:rsidTr="00EA13A3">
        <w:trPr>
          <w:trHeight w:val="420"/>
          <w:jc w:val="center"/>
        </w:trPr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C28F4" w:rsidRPr="006F7B2F" w:rsidRDefault="00EC28F4" w:rsidP="006F7B2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F7B2F">
              <w:rPr>
                <w:rFonts w:ascii="Times New Roman" w:hAnsi="Times New Roman"/>
                <w:sz w:val="24"/>
                <w:szCs w:val="24"/>
                <w:lang w:eastAsia="ru-RU"/>
              </w:rPr>
              <w:t>Машнева</w:t>
            </w:r>
          </w:p>
        </w:tc>
        <w:tc>
          <w:tcPr>
            <w:tcW w:w="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C28F4" w:rsidRPr="006F7B2F" w:rsidRDefault="00EC28F4" w:rsidP="006F7B2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7B2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Н. В.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C28F4" w:rsidRPr="006F7B2F" w:rsidRDefault="00EC28F4" w:rsidP="006F7B2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7B2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EC28F4" w:rsidRPr="006F7B2F" w:rsidRDefault="00EC28F4" w:rsidP="006F7B2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7B2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г. Анжеро-Судженск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EC28F4" w:rsidRPr="006F7B2F" w:rsidRDefault="00EC28F4" w:rsidP="006F7B2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7B2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60,00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EC28F4" w:rsidRPr="006F7B2F" w:rsidRDefault="00EC28F4" w:rsidP="006F7B2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F7B2F">
              <w:rPr>
                <w:rFonts w:ascii="Times New Roman" w:hAnsi="Times New Roman"/>
                <w:sz w:val="24"/>
                <w:szCs w:val="24"/>
                <w:lang w:eastAsia="ru-RU"/>
              </w:rPr>
              <w:t>I</w:t>
            </w:r>
          </w:p>
        </w:tc>
      </w:tr>
    </w:tbl>
    <w:p w:rsidR="00EC28F4" w:rsidRDefault="00EC28F4" w:rsidP="006F7B2F">
      <w:pPr>
        <w:jc w:val="center"/>
      </w:pPr>
      <w:r>
        <w:rPr>
          <w:noProof/>
          <w:lang w:eastAsia="ru-RU"/>
        </w:rPr>
        <w:br w:type="page"/>
      </w:r>
    </w:p>
    <w:p w:rsidR="00EC28F4" w:rsidRDefault="00EC28F4"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i1025" type="#_x0000_t75" style="width:519pt;height:723pt;visibility:visible">
            <v:imagedata r:id="rId4" o:title=""/>
          </v:shape>
        </w:pict>
      </w:r>
    </w:p>
    <w:p w:rsidR="00EC28F4" w:rsidRDefault="00EC28F4"/>
    <w:p w:rsidR="00EC28F4" w:rsidRDefault="00EC28F4">
      <w:r>
        <w:rPr>
          <w:noProof/>
          <w:lang w:eastAsia="ru-RU"/>
        </w:rPr>
        <w:pict>
          <v:shape id="Рисунок 3" o:spid="_x0000_i1026" type="#_x0000_t75" style="width:520.5pt;height:715.5pt;visibility:visible">
            <v:imagedata r:id="rId5" o:title=""/>
          </v:shape>
        </w:pict>
      </w:r>
    </w:p>
    <w:p w:rsidR="00EC28F4" w:rsidRDefault="00EC28F4"/>
    <w:p w:rsidR="00EC28F4" w:rsidRDefault="00EC28F4"/>
    <w:p w:rsidR="00EC28F4" w:rsidRDefault="00EC28F4">
      <w:r>
        <w:rPr>
          <w:noProof/>
          <w:lang w:eastAsia="ru-RU"/>
        </w:rPr>
        <w:pict>
          <v:shape id="Рисунок 4" o:spid="_x0000_i1027" type="#_x0000_t75" style="width:520.5pt;height:723.75pt;visibility:visible">
            <v:imagedata r:id="rId6" o:title=""/>
          </v:shape>
        </w:pict>
      </w:r>
    </w:p>
    <w:p w:rsidR="00EC28F4" w:rsidRDefault="00EC28F4"/>
    <w:p w:rsidR="00EC28F4" w:rsidRDefault="00EC28F4">
      <w:r>
        <w:rPr>
          <w:noProof/>
          <w:lang w:eastAsia="ru-RU"/>
        </w:rPr>
        <w:pict>
          <v:shape id="Рисунок 5" o:spid="_x0000_i1028" type="#_x0000_t75" style="width:520.5pt;height:706.5pt;visibility:visible">
            <v:imagedata r:id="rId7" o:title=""/>
          </v:shape>
        </w:pict>
      </w:r>
    </w:p>
    <w:p w:rsidR="00EC28F4" w:rsidRDefault="00EC28F4"/>
    <w:p w:rsidR="00EC28F4" w:rsidRDefault="00EC28F4"/>
    <w:p w:rsidR="00EC28F4" w:rsidRDefault="00EC28F4">
      <w:r>
        <w:rPr>
          <w:noProof/>
          <w:lang w:eastAsia="ru-RU"/>
        </w:rPr>
        <w:pict>
          <v:shape id="Рисунок 6" o:spid="_x0000_i1029" type="#_x0000_t75" style="width:519.75pt;height:725.25pt;visibility:visible">
            <v:imagedata r:id="rId8" o:title=""/>
          </v:shape>
        </w:pict>
      </w:r>
    </w:p>
    <w:p w:rsidR="00EC28F4" w:rsidRDefault="00EC28F4"/>
    <w:p w:rsidR="00EC28F4" w:rsidRDefault="00EC28F4">
      <w:r>
        <w:rPr>
          <w:noProof/>
          <w:lang w:eastAsia="ru-RU"/>
        </w:rPr>
        <w:pict>
          <v:shape id="Рисунок 7" o:spid="_x0000_i1030" type="#_x0000_t75" style="width:520.5pt;height:733.5pt;visibility:visible">
            <v:imagedata r:id="rId9" o:title=""/>
          </v:shape>
        </w:pict>
      </w:r>
    </w:p>
    <w:p w:rsidR="00EC28F4" w:rsidRDefault="00EC28F4"/>
    <w:p w:rsidR="00EC28F4" w:rsidRDefault="00EC28F4">
      <w:r>
        <w:rPr>
          <w:noProof/>
          <w:lang w:eastAsia="ru-RU"/>
        </w:rPr>
        <w:pict>
          <v:shape id="Рисунок 8" o:spid="_x0000_i1031" type="#_x0000_t75" style="width:519.75pt;height:713.25pt;visibility:visible">
            <v:imagedata r:id="rId10" o:title=""/>
          </v:shape>
        </w:pict>
      </w:r>
    </w:p>
    <w:p w:rsidR="00EC28F4" w:rsidRDefault="00EC28F4"/>
    <w:p w:rsidR="00EC28F4" w:rsidRDefault="00EC28F4"/>
    <w:p w:rsidR="00EC28F4" w:rsidRDefault="00EC28F4">
      <w:r>
        <w:rPr>
          <w:noProof/>
          <w:lang w:eastAsia="ru-RU"/>
        </w:rPr>
        <w:pict>
          <v:shape id="Рисунок 9" o:spid="_x0000_i1032" type="#_x0000_t75" style="width:486.75pt;height:766.5pt;visibility:visible">
            <v:imagedata r:id="rId11" o:title=""/>
          </v:shape>
        </w:pict>
      </w:r>
    </w:p>
    <w:p w:rsidR="00EC28F4" w:rsidRDefault="00EC28F4">
      <w:r>
        <w:rPr>
          <w:noProof/>
          <w:lang w:eastAsia="ru-RU"/>
        </w:rPr>
        <w:pict>
          <v:shape id="Рисунок 10" o:spid="_x0000_i1033" type="#_x0000_t75" style="width:519.75pt;height:723.75pt;visibility:visible">
            <v:imagedata r:id="rId12" o:title=""/>
          </v:shape>
        </w:pict>
      </w:r>
    </w:p>
    <w:p w:rsidR="00EC28F4" w:rsidRDefault="00EC28F4"/>
    <w:p w:rsidR="00EC28F4" w:rsidRDefault="00EC28F4">
      <w:r>
        <w:rPr>
          <w:noProof/>
          <w:lang w:eastAsia="ru-RU"/>
        </w:rPr>
        <w:pict>
          <v:shape id="Рисунок 11" o:spid="_x0000_i1034" type="#_x0000_t75" style="width:520.5pt;height:714pt;visibility:visible">
            <v:imagedata r:id="rId13" o:title=""/>
          </v:shape>
        </w:pict>
      </w:r>
    </w:p>
    <w:p w:rsidR="00EC28F4" w:rsidRDefault="00EC28F4"/>
    <w:p w:rsidR="00EC28F4" w:rsidRDefault="00EC28F4"/>
    <w:p w:rsidR="00EC28F4" w:rsidRDefault="00EC28F4">
      <w:r>
        <w:rPr>
          <w:noProof/>
          <w:lang w:eastAsia="ru-RU"/>
        </w:rPr>
        <w:pict>
          <v:shape id="Рисунок 12" o:spid="_x0000_i1035" type="#_x0000_t75" style="width:510.75pt;height:758.25pt;visibility:visible">
            <v:imagedata r:id="rId14" o:title=""/>
          </v:shape>
        </w:pict>
      </w:r>
    </w:p>
    <w:p w:rsidR="00EC28F4" w:rsidRDefault="00EC28F4">
      <w:r>
        <w:rPr>
          <w:noProof/>
          <w:lang w:eastAsia="ru-RU"/>
        </w:rPr>
        <w:pict>
          <v:shape id="Рисунок 13" o:spid="_x0000_i1036" type="#_x0000_t75" style="width:519.75pt;height:756pt;visibility:visible">
            <v:imagedata r:id="rId15" o:title=""/>
          </v:shape>
        </w:pict>
      </w:r>
    </w:p>
    <w:p w:rsidR="00EC28F4" w:rsidRDefault="00EC28F4">
      <w:r>
        <w:rPr>
          <w:noProof/>
          <w:lang w:eastAsia="ru-RU"/>
        </w:rPr>
        <w:pict>
          <v:shape id="Рисунок 14" o:spid="_x0000_i1037" type="#_x0000_t75" style="width:520.5pt;height:751.5pt;visibility:visible">
            <v:imagedata r:id="rId16" o:title=""/>
          </v:shape>
        </w:pict>
      </w:r>
    </w:p>
    <w:p w:rsidR="00EC28F4" w:rsidRDefault="00EC28F4">
      <w:r>
        <w:rPr>
          <w:noProof/>
          <w:lang w:eastAsia="ru-RU"/>
        </w:rPr>
        <w:pict>
          <v:shape id="Рисунок 15" o:spid="_x0000_i1038" type="#_x0000_t75" style="width:520.5pt;height:727.5pt;visibility:visible">
            <v:imagedata r:id="rId17" o:title=""/>
          </v:shape>
        </w:pict>
      </w:r>
    </w:p>
    <w:p w:rsidR="00EC28F4" w:rsidRDefault="00EC28F4"/>
    <w:p w:rsidR="00EC28F4" w:rsidRDefault="00EC28F4">
      <w:r>
        <w:rPr>
          <w:noProof/>
          <w:lang w:eastAsia="ru-RU"/>
        </w:rPr>
        <w:pict>
          <v:shape id="Рисунок 16" o:spid="_x0000_i1039" type="#_x0000_t75" style="width:476.25pt;height:764.25pt;visibility:visible">
            <v:imagedata r:id="rId18" o:title=""/>
          </v:shape>
        </w:pict>
      </w:r>
    </w:p>
    <w:p w:rsidR="00EC28F4" w:rsidRDefault="00EC28F4">
      <w:r>
        <w:rPr>
          <w:noProof/>
          <w:lang w:eastAsia="ru-RU"/>
        </w:rPr>
        <w:pict>
          <v:shape id="Рисунок 17" o:spid="_x0000_i1040" type="#_x0000_t75" style="width:504.75pt;height:768.75pt;visibility:visible">
            <v:imagedata r:id="rId19" o:title=""/>
          </v:shape>
        </w:pict>
      </w:r>
    </w:p>
    <w:p w:rsidR="00EC28F4" w:rsidRDefault="00EC28F4">
      <w:r>
        <w:rPr>
          <w:noProof/>
          <w:lang w:eastAsia="ru-RU"/>
        </w:rPr>
        <w:pict>
          <v:shape id="Рисунок 18" o:spid="_x0000_i1041" type="#_x0000_t75" style="width:521.25pt;height:768.75pt;visibility:visible">
            <v:imagedata r:id="rId20" o:title=""/>
          </v:shape>
        </w:pict>
      </w:r>
    </w:p>
    <w:p w:rsidR="00EC28F4" w:rsidRDefault="00EC28F4">
      <w:r>
        <w:rPr>
          <w:noProof/>
          <w:lang w:eastAsia="ru-RU"/>
        </w:rPr>
        <w:pict>
          <v:shape id="Рисунок 19" o:spid="_x0000_i1042" type="#_x0000_t75" style="width:519.75pt;height:756pt;visibility:visible">
            <v:imagedata r:id="rId21" o:title=""/>
          </v:shape>
        </w:pict>
      </w:r>
    </w:p>
    <w:p w:rsidR="00EC28F4" w:rsidRDefault="00EC28F4">
      <w:r>
        <w:rPr>
          <w:noProof/>
          <w:lang w:eastAsia="ru-RU"/>
        </w:rPr>
        <w:pict>
          <v:shape id="Рисунок 20" o:spid="_x0000_i1043" type="#_x0000_t75" style="width:520.5pt;height:767.25pt;visibility:visible">
            <v:imagedata r:id="rId22" o:title=""/>
          </v:shape>
        </w:pict>
      </w:r>
    </w:p>
    <w:p w:rsidR="00EC28F4" w:rsidRDefault="00EC28F4">
      <w:r>
        <w:rPr>
          <w:noProof/>
          <w:lang w:eastAsia="ru-RU"/>
        </w:rPr>
        <w:pict>
          <v:shape id="Рисунок 21" o:spid="_x0000_i1044" type="#_x0000_t75" style="width:494.25pt;height:765.75pt;visibility:visible">
            <v:imagedata r:id="rId23" o:title=""/>
          </v:shape>
        </w:pict>
      </w:r>
    </w:p>
    <w:p w:rsidR="00EC28F4" w:rsidRDefault="00EC28F4">
      <w:r>
        <w:rPr>
          <w:noProof/>
          <w:lang w:eastAsia="ru-RU"/>
        </w:rPr>
        <w:pict>
          <v:shape id="Рисунок 22" o:spid="_x0000_i1045" type="#_x0000_t75" style="width:521.25pt;height:744pt;visibility:visible">
            <v:imagedata r:id="rId24" o:title=""/>
          </v:shape>
        </w:pict>
      </w:r>
    </w:p>
    <w:p w:rsidR="00EC28F4" w:rsidRDefault="00EC28F4"/>
    <w:p w:rsidR="00EC28F4" w:rsidRDefault="00EC28F4">
      <w:r>
        <w:rPr>
          <w:noProof/>
          <w:lang w:eastAsia="ru-RU"/>
        </w:rPr>
        <w:pict>
          <v:shape id="Рисунок 23" o:spid="_x0000_i1046" type="#_x0000_t75" style="width:520.5pt;height:749.25pt;visibility:visible">
            <v:imagedata r:id="rId25" o:title=""/>
          </v:shape>
        </w:pict>
      </w:r>
    </w:p>
    <w:p w:rsidR="00EC28F4" w:rsidRDefault="00EC28F4">
      <w:r>
        <w:rPr>
          <w:noProof/>
          <w:lang w:eastAsia="ru-RU"/>
        </w:rPr>
        <w:pict>
          <v:shape id="Рисунок 24" o:spid="_x0000_i1047" type="#_x0000_t75" style="width:521.25pt;height:735pt;visibility:visible">
            <v:imagedata r:id="rId26" o:title=""/>
          </v:shape>
        </w:pict>
      </w:r>
    </w:p>
    <w:p w:rsidR="00EC28F4" w:rsidRDefault="00EC28F4"/>
    <w:p w:rsidR="00EC28F4" w:rsidRDefault="00EC28F4">
      <w:r>
        <w:rPr>
          <w:noProof/>
          <w:lang w:eastAsia="ru-RU"/>
        </w:rPr>
        <w:pict>
          <v:shape id="Рисунок 25" o:spid="_x0000_i1048" type="#_x0000_t75" style="width:521.25pt;height:740.25pt;visibility:visible">
            <v:imagedata r:id="rId27" o:title=""/>
          </v:shape>
        </w:pict>
      </w:r>
    </w:p>
    <w:p w:rsidR="00EC28F4" w:rsidRDefault="00EC28F4"/>
    <w:p w:rsidR="00EC28F4" w:rsidRDefault="00EC28F4">
      <w:r>
        <w:rPr>
          <w:noProof/>
          <w:lang w:eastAsia="ru-RU"/>
        </w:rPr>
        <w:pict>
          <v:shape id="Рисунок 26" o:spid="_x0000_i1049" type="#_x0000_t75" style="width:433.5pt;height:756.75pt;visibility:visible">
            <v:imagedata r:id="rId28" o:title=""/>
          </v:shape>
        </w:pict>
      </w:r>
    </w:p>
    <w:p w:rsidR="00EC28F4" w:rsidRDefault="00EC28F4">
      <w:r>
        <w:rPr>
          <w:noProof/>
          <w:lang w:eastAsia="ru-RU"/>
        </w:rPr>
        <w:pict>
          <v:shape id="Рисунок 27" o:spid="_x0000_i1050" type="#_x0000_t75" style="width:7in;height:766.5pt;visibility:visible">
            <v:imagedata r:id="rId29" o:title=""/>
          </v:shape>
        </w:pict>
      </w:r>
    </w:p>
    <w:p w:rsidR="00EC28F4" w:rsidRDefault="00EC28F4">
      <w:r>
        <w:rPr>
          <w:noProof/>
          <w:lang w:eastAsia="ru-RU"/>
        </w:rPr>
        <w:pict>
          <v:shape id="Рисунок 28" o:spid="_x0000_i1051" type="#_x0000_t75" style="width:486pt;height:764.25pt;visibility:visible">
            <v:imagedata r:id="rId30" o:title=""/>
          </v:shape>
        </w:pict>
      </w:r>
    </w:p>
    <w:p w:rsidR="00EC28F4" w:rsidRDefault="00EC28F4">
      <w:r>
        <w:rPr>
          <w:noProof/>
          <w:lang w:eastAsia="ru-RU"/>
        </w:rPr>
        <w:pict>
          <v:shape id="Рисунок 29" o:spid="_x0000_i1052" type="#_x0000_t75" style="width:495.75pt;height:756.75pt;visibility:visible">
            <v:imagedata r:id="rId31" o:title=""/>
          </v:shape>
        </w:pict>
      </w:r>
    </w:p>
    <w:p w:rsidR="00EC28F4" w:rsidRDefault="00EC28F4">
      <w:r>
        <w:rPr>
          <w:noProof/>
          <w:lang w:eastAsia="ru-RU"/>
        </w:rPr>
        <w:pict>
          <v:shape id="Рисунок 30" o:spid="_x0000_i1053" type="#_x0000_t75" style="width:522pt;height:564pt;visibility:visible">
            <v:imagedata r:id="rId32" o:title=""/>
          </v:shape>
        </w:pict>
      </w:r>
    </w:p>
    <w:p w:rsidR="00EC28F4" w:rsidRDefault="00EC28F4"/>
    <w:p w:rsidR="00EC28F4" w:rsidRDefault="00EC28F4">
      <w:r>
        <w:br w:type="page"/>
      </w:r>
    </w:p>
    <w:p w:rsidR="00EC28F4" w:rsidRDefault="00EC28F4">
      <w:r>
        <w:rPr>
          <w:noProof/>
          <w:lang w:eastAsia="ru-RU"/>
        </w:rPr>
        <w:pict>
          <v:shape id="Рисунок 31" o:spid="_x0000_i1054" type="#_x0000_t75" style="width:394.5pt;height:766.5pt;visibility:visible">
            <v:imagedata r:id="rId33" o:title=""/>
          </v:shape>
        </w:pict>
      </w:r>
      <w:bookmarkStart w:id="0" w:name="_GoBack"/>
      <w:bookmarkEnd w:id="0"/>
    </w:p>
    <w:sectPr w:rsidR="00EC28F4" w:rsidSect="006F7B2F">
      <w:pgSz w:w="11906" w:h="16838"/>
      <w:pgMar w:top="2157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95F32"/>
    <w:rsid w:val="00095F32"/>
    <w:rsid w:val="000A72BF"/>
    <w:rsid w:val="000E2EE0"/>
    <w:rsid w:val="005348F6"/>
    <w:rsid w:val="006F7B2F"/>
    <w:rsid w:val="007F30DE"/>
    <w:rsid w:val="00892D02"/>
    <w:rsid w:val="008E754E"/>
    <w:rsid w:val="009C5A9B"/>
    <w:rsid w:val="00A41A35"/>
    <w:rsid w:val="00C46B62"/>
    <w:rsid w:val="00EA13A3"/>
    <w:rsid w:val="00EC28F4"/>
    <w:rsid w:val="00FC3C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2EE0"/>
    <w:pPr>
      <w:spacing w:after="160" w:line="259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04855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5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5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14</TotalTime>
  <Pages>46</Pages>
  <Words>27</Words>
  <Characters>154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Попов</dc:creator>
  <cp:keywords/>
  <dc:description/>
  <cp:lastModifiedBy>1</cp:lastModifiedBy>
  <cp:revision>3</cp:revision>
  <dcterms:created xsi:type="dcterms:W3CDTF">2017-02-07T02:22:00Z</dcterms:created>
  <dcterms:modified xsi:type="dcterms:W3CDTF">2017-02-08T11:11:00Z</dcterms:modified>
</cp:coreProperties>
</file>